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5093ED" w14:textId="77777777" w:rsidR="00F846ED" w:rsidRDefault="00F846ED" w:rsidP="00F846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YONG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047BA13" w14:textId="77777777" w:rsidR="00F846ED" w:rsidRDefault="00F846ED" w:rsidP="00F846ED">
      <w:pPr>
        <w:rPr>
          <w:rFonts w:ascii="Times New Roman" w:hAnsi="Times New Roman" w:cs="Times New Roman"/>
        </w:rPr>
      </w:pPr>
    </w:p>
    <w:p w14:paraId="1ABA2F9D" w14:textId="77777777" w:rsidR="00F846ED" w:rsidRDefault="00F846ED" w:rsidP="00F846ED">
      <w:pPr>
        <w:rPr>
          <w:rFonts w:ascii="Times New Roman" w:hAnsi="Times New Roman" w:cs="Times New Roman"/>
        </w:rPr>
      </w:pPr>
    </w:p>
    <w:p w14:paraId="73C1632A" w14:textId="77777777" w:rsidR="00F846ED" w:rsidRDefault="00F846ED" w:rsidP="00F846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Yarman</w:t>
      </w:r>
      <w:proofErr w:type="spellEnd"/>
      <w:r>
        <w:rPr>
          <w:rFonts w:ascii="Times New Roman" w:hAnsi="Times New Roman" w:cs="Times New Roman"/>
        </w:rPr>
        <w:t xml:space="preserve"> of London, gentleman(q.v.),</w:t>
      </w:r>
    </w:p>
    <w:p w14:paraId="5D0626E3" w14:textId="77777777" w:rsidR="00F846ED" w:rsidRDefault="00F846ED" w:rsidP="00F846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Geryng</w:t>
      </w:r>
      <w:proofErr w:type="spellEnd"/>
      <w:r>
        <w:rPr>
          <w:rFonts w:ascii="Times New Roman" w:hAnsi="Times New Roman" w:cs="Times New Roman"/>
        </w:rPr>
        <w:t xml:space="preserve"> of London, carpenter(q.v.), Richard Clerk of Kidderminster,</w:t>
      </w:r>
    </w:p>
    <w:p w14:paraId="500EAA35" w14:textId="77777777" w:rsidR="00F846ED" w:rsidRDefault="00F846ED" w:rsidP="00F846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Worcestershire(q.v.), William </w:t>
      </w:r>
      <w:proofErr w:type="spellStart"/>
      <w:r>
        <w:rPr>
          <w:rFonts w:ascii="Times New Roman" w:hAnsi="Times New Roman" w:cs="Times New Roman"/>
        </w:rPr>
        <w:t>Hartlond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Upleadon</w:t>
      </w:r>
      <w:proofErr w:type="spellEnd"/>
      <w:r>
        <w:rPr>
          <w:rFonts w:ascii="Times New Roman" w:hAnsi="Times New Roman" w:cs="Times New Roman"/>
        </w:rPr>
        <w:t>, Gloucestershire(q.v.),</w:t>
      </w:r>
    </w:p>
    <w:p w14:paraId="5DA481A1" w14:textId="77777777" w:rsidR="00F846ED" w:rsidRDefault="00F846ED" w:rsidP="00F846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Somnour</w:t>
      </w:r>
      <w:proofErr w:type="spellEnd"/>
      <w:r>
        <w:rPr>
          <w:rFonts w:ascii="Times New Roman" w:hAnsi="Times New Roman" w:cs="Times New Roman"/>
        </w:rPr>
        <w:t xml:space="preserve"> of Southwark, Surrey(q.v.), and his wife, Thomasina(q.v.).</w:t>
      </w:r>
    </w:p>
    <w:p w14:paraId="0B0DD72E" w14:textId="77777777" w:rsidR="00F846ED" w:rsidRDefault="00F846ED" w:rsidP="00F846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17306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D04C373" w14:textId="77777777" w:rsidR="00F846ED" w:rsidRDefault="00F846ED" w:rsidP="00F846ED">
      <w:pPr>
        <w:rPr>
          <w:rFonts w:ascii="Times New Roman" w:hAnsi="Times New Roman" w:cs="Times New Roman"/>
        </w:rPr>
      </w:pPr>
    </w:p>
    <w:p w14:paraId="2ACACE0C" w14:textId="77777777" w:rsidR="00F846ED" w:rsidRDefault="00F846ED" w:rsidP="00F846ED">
      <w:pPr>
        <w:rPr>
          <w:rFonts w:ascii="Times New Roman" w:hAnsi="Times New Roman" w:cs="Times New Roman"/>
        </w:rPr>
      </w:pPr>
    </w:p>
    <w:p w14:paraId="414F6FD6" w14:textId="77777777" w:rsidR="00F846ED" w:rsidRDefault="00F846ED" w:rsidP="00F846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May 2019</w:t>
      </w:r>
    </w:p>
    <w:p w14:paraId="3DCDFD10" w14:textId="77777777" w:rsidR="006B2F86" w:rsidRPr="00E71FC3" w:rsidRDefault="00F846E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5E8B27" w14:textId="77777777" w:rsidR="00F846ED" w:rsidRDefault="00F846ED" w:rsidP="00E71FC3">
      <w:r>
        <w:separator/>
      </w:r>
    </w:p>
  </w:endnote>
  <w:endnote w:type="continuationSeparator" w:id="0">
    <w:p w14:paraId="0B38A3CA" w14:textId="77777777" w:rsidR="00F846ED" w:rsidRDefault="00F846E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6283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722296" w14:textId="77777777" w:rsidR="00F846ED" w:rsidRDefault="00F846ED" w:rsidP="00E71FC3">
      <w:r>
        <w:separator/>
      </w:r>
    </w:p>
  </w:footnote>
  <w:footnote w:type="continuationSeparator" w:id="0">
    <w:p w14:paraId="5CCB41DA" w14:textId="77777777" w:rsidR="00F846ED" w:rsidRDefault="00F846E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6E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84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724E18"/>
  <w15:chartTrackingRefBased/>
  <w15:docId w15:val="{8040561A-8F38-44AB-8838-930FA4E9B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46E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846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2019-06-09T19:04:00Z</dcterms:created>
  <dcterms:modified xsi:type="dcterms:W3CDTF">2019-06-09T19:04:00Z</dcterms:modified>
</cp:coreProperties>
</file>